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1547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Emerson Gaudêncio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Emerson Gaudêncio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193822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2EF" w:rsidRDefault="006412EF">
      <w:r>
        <w:separator/>
      </w:r>
    </w:p>
  </w:endnote>
  <w:endnote w:type="continuationSeparator" w:id="0">
    <w:p w:rsidR="006412EF" w:rsidRDefault="0064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2EF" w:rsidRDefault="006412EF">
      <w:r>
        <w:separator/>
      </w:r>
    </w:p>
  </w:footnote>
  <w:footnote w:type="continuationSeparator" w:id="0">
    <w:p w:rsidR="006412EF" w:rsidRDefault="00641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2BB734E5" wp14:editId="2E7510C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5C10949A" wp14:editId="0321C5A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41A7FB6C" wp14:editId="646525B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9382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12EF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2015-08-18T15:41:00Z</dcterms:created>
  <dcterms:modified xsi:type="dcterms:W3CDTF">2015-08-18T15:41:00Z</dcterms:modified>
</cp:coreProperties>
</file>